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0646C41E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80A83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0646C41E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880A83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880A8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880A8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880A8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880A8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880A8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880A8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809D0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41A6E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80A83"/>
    <w:rsid w:val="008A1165"/>
    <w:rsid w:val="008B3AE5"/>
    <w:rsid w:val="008C388B"/>
    <w:rsid w:val="00966EEE"/>
    <w:rsid w:val="00977C54"/>
    <w:rsid w:val="00995365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79E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4340E"/>
    <w:rsid w:val="00F53753"/>
    <w:rsid w:val="00F554DA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14</cp:revision>
  <cp:lastPrinted>2011-03-04T18:48:00Z</cp:lastPrinted>
  <dcterms:created xsi:type="dcterms:W3CDTF">2023-06-29T12:43:00Z</dcterms:created>
  <dcterms:modified xsi:type="dcterms:W3CDTF">2024-08-30T14:55:00Z</dcterms:modified>
</cp:coreProperties>
</file>